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EFB349" w14:textId="77777777" w:rsidR="00EC2B03" w:rsidRPr="00046B70" w:rsidRDefault="00EC2B03" w:rsidP="00046B70">
      <w:pPr>
        <w:tabs>
          <w:tab w:val="left" w:pos="0"/>
        </w:tabs>
        <w:ind w:left="-180" w:firstLine="180"/>
        <w:jc w:val="right"/>
        <w:rPr>
          <w:rFonts w:asciiTheme="minorHAnsi" w:hAnsiTheme="minorHAnsi" w:cstheme="minorHAnsi"/>
          <w:sz w:val="20"/>
          <w:szCs w:val="20"/>
        </w:rPr>
      </w:pPr>
      <w:r w:rsidRPr="00046B70">
        <w:rPr>
          <w:rFonts w:asciiTheme="minorHAnsi" w:hAnsiTheme="minorHAnsi" w:cstheme="minorHAnsi"/>
          <w:b/>
          <w:sz w:val="20"/>
          <w:szCs w:val="20"/>
        </w:rPr>
        <w:t xml:space="preserve">Załącznik </w:t>
      </w:r>
      <w:r w:rsidR="00046B70" w:rsidRPr="00046B70">
        <w:rPr>
          <w:rFonts w:asciiTheme="minorHAnsi" w:hAnsiTheme="minorHAnsi" w:cstheme="minorHAnsi"/>
          <w:b/>
          <w:sz w:val="20"/>
          <w:szCs w:val="20"/>
        </w:rPr>
        <w:t>n</w:t>
      </w:r>
      <w:r w:rsidRPr="00046B70">
        <w:rPr>
          <w:rFonts w:asciiTheme="minorHAnsi" w:hAnsiTheme="minorHAnsi" w:cstheme="minorHAnsi"/>
          <w:b/>
          <w:sz w:val="20"/>
          <w:szCs w:val="20"/>
        </w:rPr>
        <w:t xml:space="preserve">r </w:t>
      </w:r>
      <w:r w:rsidR="00046B70" w:rsidRPr="00046B70">
        <w:rPr>
          <w:rFonts w:asciiTheme="minorHAnsi" w:hAnsiTheme="minorHAnsi" w:cstheme="minorHAnsi"/>
          <w:b/>
          <w:sz w:val="20"/>
          <w:szCs w:val="20"/>
        </w:rPr>
        <w:t>11 do SWZ</w:t>
      </w:r>
    </w:p>
    <w:p w14:paraId="6BBDC67E" w14:textId="7F3FED5C" w:rsidR="000D1251" w:rsidRDefault="000D1251" w:rsidP="00FB3A36">
      <w:pPr>
        <w:tabs>
          <w:tab w:val="left" w:pos="0"/>
        </w:tabs>
        <w:spacing w:before="240" w:after="240"/>
        <w:ind w:left="-181" w:firstLine="181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46B70">
        <w:rPr>
          <w:rFonts w:asciiTheme="minorHAnsi" w:hAnsiTheme="minorHAnsi" w:cstheme="minorHAnsi"/>
          <w:b/>
          <w:sz w:val="28"/>
          <w:szCs w:val="28"/>
        </w:rPr>
        <w:t>LICZBA U</w:t>
      </w:r>
      <w:r w:rsidR="004F60C7" w:rsidRPr="00046B70">
        <w:rPr>
          <w:rFonts w:asciiTheme="minorHAnsi" w:hAnsiTheme="minorHAnsi" w:cstheme="minorHAnsi"/>
          <w:b/>
          <w:sz w:val="28"/>
          <w:szCs w:val="28"/>
        </w:rPr>
        <w:t>CZNIÓW DOJEŻDŻAJĄCYCH DO SZKÓŁ</w:t>
      </w:r>
      <w:r w:rsidR="00B44D45" w:rsidRPr="00046B70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046B70">
        <w:rPr>
          <w:rFonts w:asciiTheme="minorHAnsi" w:hAnsiTheme="minorHAnsi" w:cstheme="minorHAnsi"/>
          <w:b/>
          <w:sz w:val="28"/>
          <w:szCs w:val="28"/>
        </w:rPr>
        <w:t>NA TERENIE GMIN</w:t>
      </w:r>
      <w:r w:rsidR="00246A75" w:rsidRPr="00046B70">
        <w:rPr>
          <w:rFonts w:asciiTheme="minorHAnsi" w:hAnsiTheme="minorHAnsi" w:cstheme="minorHAnsi"/>
          <w:b/>
          <w:sz w:val="28"/>
          <w:szCs w:val="28"/>
        </w:rPr>
        <w:t>Y CZARNOCIN</w:t>
      </w:r>
      <w:r w:rsidR="004B537E" w:rsidRPr="00046B70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046B70">
        <w:rPr>
          <w:rFonts w:asciiTheme="minorHAnsi" w:hAnsiTheme="minorHAnsi" w:cstheme="minorHAnsi"/>
          <w:b/>
          <w:sz w:val="28"/>
          <w:szCs w:val="28"/>
        </w:rPr>
        <w:br/>
      </w:r>
      <w:r w:rsidR="00B44D45" w:rsidRPr="00046B70">
        <w:rPr>
          <w:rFonts w:asciiTheme="minorHAnsi" w:hAnsiTheme="minorHAnsi" w:cstheme="minorHAnsi"/>
          <w:b/>
          <w:sz w:val="28"/>
          <w:szCs w:val="28"/>
        </w:rPr>
        <w:t>I ODLEGŁOŚĆ W KM OD</w:t>
      </w:r>
      <w:r w:rsidR="004B537E" w:rsidRPr="00046B70">
        <w:rPr>
          <w:rFonts w:asciiTheme="minorHAnsi" w:hAnsiTheme="minorHAnsi" w:cstheme="minorHAnsi"/>
          <w:b/>
          <w:sz w:val="28"/>
          <w:szCs w:val="28"/>
        </w:rPr>
        <w:t xml:space="preserve"> DANEJ</w:t>
      </w:r>
      <w:r w:rsidR="00B44D45" w:rsidRPr="00046B70">
        <w:rPr>
          <w:rFonts w:asciiTheme="minorHAnsi" w:hAnsiTheme="minorHAnsi" w:cstheme="minorHAnsi"/>
          <w:b/>
          <w:sz w:val="28"/>
          <w:szCs w:val="28"/>
        </w:rPr>
        <w:t xml:space="preserve"> MIEJSCOWOŚCI DO SZKOŁY </w:t>
      </w:r>
      <w:r w:rsidR="00EE3BD0" w:rsidRPr="00046B70">
        <w:rPr>
          <w:rFonts w:asciiTheme="minorHAnsi" w:hAnsiTheme="minorHAnsi" w:cstheme="minorHAnsi"/>
          <w:b/>
          <w:sz w:val="28"/>
          <w:szCs w:val="28"/>
        </w:rPr>
        <w:t>W ROKU SZKOLNYM 202</w:t>
      </w:r>
      <w:r w:rsidR="001C76DE">
        <w:rPr>
          <w:rFonts w:asciiTheme="minorHAnsi" w:hAnsiTheme="minorHAnsi" w:cstheme="minorHAnsi"/>
          <w:b/>
          <w:sz w:val="28"/>
          <w:szCs w:val="28"/>
        </w:rPr>
        <w:t>6</w:t>
      </w:r>
      <w:r w:rsidR="00EE3BD0" w:rsidRPr="00046B70">
        <w:rPr>
          <w:rFonts w:asciiTheme="minorHAnsi" w:hAnsiTheme="minorHAnsi" w:cstheme="minorHAnsi"/>
          <w:b/>
          <w:sz w:val="28"/>
          <w:szCs w:val="28"/>
        </w:rPr>
        <w:t>/202</w:t>
      </w:r>
      <w:r w:rsidR="001C76DE">
        <w:rPr>
          <w:rFonts w:asciiTheme="minorHAnsi" w:hAnsiTheme="minorHAnsi" w:cstheme="minorHAnsi"/>
          <w:b/>
          <w:sz w:val="28"/>
          <w:szCs w:val="28"/>
        </w:rPr>
        <w:t>7</w:t>
      </w:r>
      <w:r w:rsidR="00320708">
        <w:rPr>
          <w:rFonts w:asciiTheme="minorHAnsi" w:hAnsiTheme="minorHAnsi" w:cstheme="minorHAnsi"/>
          <w:b/>
          <w:sz w:val="28"/>
          <w:szCs w:val="28"/>
        </w:rPr>
        <w:t xml:space="preserve"> oraz 2027/2028,</w:t>
      </w:r>
    </w:p>
    <w:p w14:paraId="45E1B740" w14:textId="37D8607D" w:rsidR="00320708" w:rsidRPr="00FB3A36" w:rsidRDefault="00320708" w:rsidP="00FB3A36">
      <w:pPr>
        <w:tabs>
          <w:tab w:val="left" w:pos="0"/>
        </w:tabs>
        <w:spacing w:before="240" w:after="240"/>
        <w:ind w:left="-181" w:firstLine="181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57CE8">
        <w:rPr>
          <w:rFonts w:asciiTheme="minorHAnsi" w:hAnsiTheme="minorHAnsi" w:cstheme="minorHAnsi"/>
          <w:b/>
          <w:sz w:val="28"/>
          <w:szCs w:val="28"/>
        </w:rPr>
        <w:t>Zadeklarowana przez rodziców od dnia 1 września 2026 r.</w:t>
      </w: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tbl>
      <w:tblPr>
        <w:tblW w:w="126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670"/>
        <w:gridCol w:w="709"/>
        <w:gridCol w:w="742"/>
        <w:gridCol w:w="959"/>
        <w:gridCol w:w="709"/>
        <w:gridCol w:w="735"/>
        <w:gridCol w:w="682"/>
        <w:gridCol w:w="594"/>
        <w:gridCol w:w="651"/>
        <w:gridCol w:w="1623"/>
      </w:tblGrid>
      <w:tr w:rsidR="00FB3A36" w:rsidRPr="00046B70" w14:paraId="3D0FA4DE" w14:textId="77777777" w:rsidTr="00CD5BEE">
        <w:trPr>
          <w:trHeight w:val="542"/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74BAD8" w14:textId="77777777" w:rsidR="00FB3A36" w:rsidRPr="00046B70" w:rsidRDefault="00FB3A36" w:rsidP="00EC2B0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46B70">
              <w:rPr>
                <w:rFonts w:asciiTheme="minorHAnsi" w:hAnsiTheme="minorHAnsi" w:cstheme="minorHAnsi"/>
                <w:b/>
              </w:rPr>
              <w:t>TRASA</w:t>
            </w:r>
          </w:p>
        </w:tc>
        <w:tc>
          <w:tcPr>
            <w:tcW w:w="807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30E00A" w14:textId="77777777" w:rsidR="00FB3A36" w:rsidRPr="00046B70" w:rsidRDefault="00FB3A36" w:rsidP="00CC4252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  <w:b/>
              </w:rPr>
              <w:t>SZKOŁA PODSTAWOWA CZARNOCIN</w:t>
            </w:r>
          </w:p>
        </w:tc>
      </w:tr>
      <w:tr w:rsidR="000E0156" w:rsidRPr="00046B70" w14:paraId="480F15FA" w14:textId="77777777" w:rsidTr="0050676A">
        <w:trPr>
          <w:trHeight w:val="275"/>
          <w:jc w:val="center"/>
        </w:trPr>
        <w:tc>
          <w:tcPr>
            <w:tcW w:w="4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AC32" w14:textId="77777777" w:rsidR="000E0156" w:rsidRPr="00046B70" w:rsidRDefault="000E0156" w:rsidP="00EC2B03">
            <w:pPr>
              <w:rPr>
                <w:rFonts w:asciiTheme="minorHAnsi" w:hAnsiTheme="minorHAnsi" w:cstheme="minorHAnsi"/>
                <w:b/>
              </w:rPr>
            </w:pPr>
            <w:r w:rsidRPr="00046B70">
              <w:rPr>
                <w:rFonts w:asciiTheme="minorHAnsi" w:hAnsiTheme="minorHAnsi" w:cstheme="minorHAnsi"/>
                <w:b/>
              </w:rPr>
              <w:t>Szkoła Podstawowa w Czarnocinie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C1F2" w14:textId="77777777" w:rsidR="000E0156" w:rsidRPr="00046B70" w:rsidRDefault="000E0156" w:rsidP="00CC4252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3B34" w14:textId="77777777" w:rsidR="000E0156" w:rsidRPr="00046B70" w:rsidRDefault="000E0156" w:rsidP="00CC4252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I</w:t>
            </w:r>
          </w:p>
        </w:tc>
        <w:tc>
          <w:tcPr>
            <w:tcW w:w="7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0F02" w14:textId="77777777" w:rsidR="000E0156" w:rsidRPr="00046B70" w:rsidRDefault="000E0156" w:rsidP="00CC4252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II</w:t>
            </w:r>
          </w:p>
        </w:tc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A6C0" w14:textId="77777777" w:rsidR="000E0156" w:rsidRPr="00046B70" w:rsidRDefault="000E0156" w:rsidP="00CC4252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III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0AA8" w14:textId="77777777" w:rsidR="000E0156" w:rsidRPr="00046B70" w:rsidRDefault="000E0156" w:rsidP="00CC4252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IV</w:t>
            </w:r>
          </w:p>
        </w:tc>
        <w:tc>
          <w:tcPr>
            <w:tcW w:w="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D96D" w14:textId="77777777" w:rsidR="000E0156" w:rsidRPr="00046B70" w:rsidRDefault="000E0156" w:rsidP="00CC4252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V</w:t>
            </w: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F0F4" w14:textId="77777777" w:rsidR="000E0156" w:rsidRPr="00046B70" w:rsidRDefault="000E0156" w:rsidP="00CC4252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VI</w:t>
            </w:r>
          </w:p>
        </w:tc>
        <w:tc>
          <w:tcPr>
            <w:tcW w:w="5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AFFC" w14:textId="77777777" w:rsidR="000E0156" w:rsidRPr="00046B70" w:rsidRDefault="000E0156" w:rsidP="00CC4252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VII</w:t>
            </w:r>
          </w:p>
        </w:tc>
        <w:tc>
          <w:tcPr>
            <w:tcW w:w="6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2D63" w14:textId="77777777" w:rsidR="000E0156" w:rsidRPr="00046B70" w:rsidRDefault="000E0156" w:rsidP="00CC4252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VIII</w:t>
            </w:r>
          </w:p>
        </w:tc>
        <w:tc>
          <w:tcPr>
            <w:tcW w:w="16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1CCF" w14:textId="77777777" w:rsidR="000E0156" w:rsidRPr="00046B70" w:rsidRDefault="00FB3A36" w:rsidP="00FB3A36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Razem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46B70">
              <w:rPr>
                <w:rFonts w:asciiTheme="minorHAnsi" w:hAnsiTheme="minorHAnsi" w:cstheme="minorHAnsi"/>
              </w:rPr>
              <w:t>0-VIII</w:t>
            </w:r>
          </w:p>
        </w:tc>
      </w:tr>
      <w:tr w:rsidR="00E53C27" w:rsidRPr="00046B70" w14:paraId="53188783" w14:textId="77777777" w:rsidTr="0050676A">
        <w:trPr>
          <w:trHeight w:val="270"/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CAFD6D" w14:textId="77777777" w:rsidR="000E0156" w:rsidRPr="00046B70" w:rsidRDefault="000E0156" w:rsidP="00B15E5C">
            <w:pPr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BIEŻYWODY                                     3km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68FDC3" w14:textId="6C9588C9" w:rsidR="000E0156" w:rsidRPr="00046B70" w:rsidRDefault="0029725A" w:rsidP="00CC42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DC0066" w14:textId="77777777" w:rsidR="000E0156" w:rsidRPr="00046B70" w:rsidRDefault="00E53C27" w:rsidP="00CC4252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082BBD" w14:textId="7BAB6F99" w:rsidR="000E0156" w:rsidRPr="00046B70" w:rsidRDefault="0029725A" w:rsidP="00CC42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82ADAD" w14:textId="447AF8CE" w:rsidR="000E0156" w:rsidRPr="00046B70" w:rsidRDefault="0029725A" w:rsidP="00CC42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4DB2A5" w14:textId="0A626C87" w:rsidR="000E0156" w:rsidRPr="00046B70" w:rsidRDefault="0029725A" w:rsidP="00CC42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B33E4" w14:textId="3DE9C7F0" w:rsidR="000E0156" w:rsidRPr="00046B70" w:rsidRDefault="0029725A" w:rsidP="00CC42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28466" w14:textId="64CD32D6" w:rsidR="000E0156" w:rsidRPr="00046B70" w:rsidRDefault="0029725A" w:rsidP="00CC42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E1D56" w14:textId="193CA5B2" w:rsidR="000E0156" w:rsidRPr="00046B70" w:rsidRDefault="0029725A" w:rsidP="00CC42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E855BF" w14:textId="04DD436C" w:rsidR="000E0156" w:rsidRPr="00046B70" w:rsidRDefault="0029725A" w:rsidP="00CC42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E2A46" w14:textId="0FB60B93" w:rsidR="000E0156" w:rsidRPr="00046B70" w:rsidRDefault="00E53C27" w:rsidP="00CC425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46B70">
              <w:rPr>
                <w:rFonts w:asciiTheme="minorHAnsi" w:hAnsiTheme="minorHAnsi" w:cstheme="minorHAnsi"/>
                <w:b/>
              </w:rPr>
              <w:t>1</w:t>
            </w:r>
            <w:r w:rsidR="00547D1F">
              <w:rPr>
                <w:rFonts w:asciiTheme="minorHAnsi" w:hAnsiTheme="minorHAnsi" w:cstheme="minorHAnsi"/>
                <w:b/>
              </w:rPr>
              <w:t>7</w:t>
            </w:r>
          </w:p>
        </w:tc>
      </w:tr>
      <w:tr w:rsidR="009A628E" w:rsidRPr="00046B70" w14:paraId="6509F4FB" w14:textId="77777777" w:rsidTr="0050676A">
        <w:trPr>
          <w:trHeight w:val="270"/>
          <w:jc w:val="center"/>
        </w:trPr>
        <w:tc>
          <w:tcPr>
            <w:tcW w:w="4537" w:type="dxa"/>
            <w:tcBorders>
              <w:left w:val="single" w:sz="4" w:space="0" w:color="auto"/>
              <w:right w:val="single" w:sz="4" w:space="0" w:color="auto"/>
            </w:tcBorders>
          </w:tcPr>
          <w:p w14:paraId="6F137C63" w14:textId="77777777" w:rsidR="000E0156" w:rsidRPr="00046B70" w:rsidRDefault="000E0156" w:rsidP="00C81829">
            <w:pPr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 xml:space="preserve">DALKÓW                                            </w:t>
            </w:r>
            <w:r w:rsidR="00C81829" w:rsidRPr="00046B70">
              <w:rPr>
                <w:rFonts w:asciiTheme="minorHAnsi" w:hAnsiTheme="minorHAnsi" w:cstheme="minorHAnsi"/>
              </w:rPr>
              <w:t>8</w:t>
            </w:r>
            <w:r w:rsidRPr="00046B70">
              <w:rPr>
                <w:rFonts w:asciiTheme="minorHAnsi" w:hAnsiTheme="minorHAnsi" w:cstheme="minorHAnsi"/>
              </w:rPr>
              <w:t>km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14:paraId="5997CCF6" w14:textId="682643FE" w:rsidR="000E0156" w:rsidRPr="00046B70" w:rsidRDefault="0029725A" w:rsidP="00CC42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2F9EE1E5" w14:textId="11BBD9F2" w:rsidR="000E0156" w:rsidRPr="00046B70" w:rsidRDefault="0029725A" w:rsidP="00CC42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</w:tcPr>
          <w:p w14:paraId="7D4CD093" w14:textId="77777777" w:rsidR="000E0156" w:rsidRPr="00046B70" w:rsidRDefault="00E53C27" w:rsidP="00CC4252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</w:tcPr>
          <w:p w14:paraId="06EA9510" w14:textId="4580D023" w:rsidR="000E0156" w:rsidRPr="00046B70" w:rsidRDefault="0029725A" w:rsidP="00CC42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0652B73" w14:textId="51F7BF5E" w:rsidR="000E0156" w:rsidRPr="00046B70" w:rsidRDefault="0029725A" w:rsidP="00CC42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735" w:type="dxa"/>
            <w:tcBorders>
              <w:left w:val="single" w:sz="4" w:space="0" w:color="auto"/>
              <w:right w:val="single" w:sz="4" w:space="0" w:color="auto"/>
            </w:tcBorders>
          </w:tcPr>
          <w:p w14:paraId="7440D429" w14:textId="38792006" w:rsidR="000E0156" w:rsidRPr="00046B70" w:rsidRDefault="0029725A" w:rsidP="00CC42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</w:tcPr>
          <w:p w14:paraId="76180C9F" w14:textId="19A5FB43" w:rsidR="000E0156" w:rsidRPr="00046B70" w:rsidRDefault="0029725A" w:rsidP="00CC42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</w:tcPr>
          <w:p w14:paraId="13A926FA" w14:textId="490ED234" w:rsidR="000E0156" w:rsidRPr="00046B70" w:rsidRDefault="0029725A" w:rsidP="00CC42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14:paraId="5B48F7FF" w14:textId="7F4E1ADA" w:rsidR="000E0156" w:rsidRPr="00046B70" w:rsidRDefault="0029725A" w:rsidP="00CC42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</w:tcPr>
          <w:p w14:paraId="195ECDCD" w14:textId="09E66504" w:rsidR="000E0156" w:rsidRPr="00046B70" w:rsidRDefault="00547D1F" w:rsidP="00CC4252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41</w:t>
            </w:r>
          </w:p>
        </w:tc>
      </w:tr>
      <w:tr w:rsidR="00893318" w:rsidRPr="00046B70" w14:paraId="0EB7EF9B" w14:textId="77777777" w:rsidTr="0050676A">
        <w:trPr>
          <w:trHeight w:val="270"/>
          <w:jc w:val="center"/>
        </w:trPr>
        <w:tc>
          <w:tcPr>
            <w:tcW w:w="4537" w:type="dxa"/>
            <w:tcBorders>
              <w:left w:val="single" w:sz="4" w:space="0" w:color="auto"/>
              <w:right w:val="single" w:sz="4" w:space="0" w:color="auto"/>
            </w:tcBorders>
          </w:tcPr>
          <w:p w14:paraId="4A083446" w14:textId="77777777" w:rsidR="000E0156" w:rsidRPr="00046B70" w:rsidRDefault="000E0156" w:rsidP="00B15E5C">
            <w:pPr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 xml:space="preserve">RZEPKI                                                6km 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14:paraId="37CA3B45" w14:textId="1A63679E" w:rsidR="000E0156" w:rsidRPr="00046B70" w:rsidRDefault="0050676A" w:rsidP="00CC42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45097BD" w14:textId="2E9C8D97" w:rsidR="000E0156" w:rsidRPr="00046B70" w:rsidRDefault="00547D1F" w:rsidP="00CC42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</w:tcPr>
          <w:p w14:paraId="02DA070E" w14:textId="1EC2851F" w:rsidR="000E0156" w:rsidRPr="00046B70" w:rsidRDefault="00547D1F" w:rsidP="00CC42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</w:tcPr>
          <w:p w14:paraId="014D4BF4" w14:textId="44A339DD" w:rsidR="000E0156" w:rsidRPr="00046B70" w:rsidRDefault="0050676A" w:rsidP="00CC42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D677509" w14:textId="44FD7516" w:rsidR="000E0156" w:rsidRPr="00046B70" w:rsidRDefault="0029725A" w:rsidP="00CC42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735" w:type="dxa"/>
            <w:tcBorders>
              <w:left w:val="single" w:sz="4" w:space="0" w:color="auto"/>
              <w:right w:val="single" w:sz="4" w:space="0" w:color="auto"/>
            </w:tcBorders>
          </w:tcPr>
          <w:p w14:paraId="550196E1" w14:textId="68DC02B7" w:rsidR="000E0156" w:rsidRPr="00046B70" w:rsidRDefault="0029725A" w:rsidP="00CC42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</w:tcPr>
          <w:p w14:paraId="390620CB" w14:textId="77777777" w:rsidR="000E0156" w:rsidRPr="00046B70" w:rsidRDefault="00893318" w:rsidP="00CC4252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</w:tcPr>
          <w:p w14:paraId="3B24DCBF" w14:textId="77777777" w:rsidR="000E0156" w:rsidRPr="00046B70" w:rsidRDefault="00893318" w:rsidP="004D5E67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14:paraId="10354C6D" w14:textId="4EFFB938" w:rsidR="000E0156" w:rsidRPr="00046B70" w:rsidRDefault="0029725A" w:rsidP="004D5E6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</w:tcPr>
          <w:p w14:paraId="67C1BE8C" w14:textId="404C7644" w:rsidR="000E0156" w:rsidRPr="00046B70" w:rsidRDefault="00547D1F" w:rsidP="004D5E67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13</w:t>
            </w:r>
          </w:p>
        </w:tc>
      </w:tr>
      <w:tr w:rsidR="00CB0648" w:rsidRPr="00046B70" w14:paraId="16726EA6" w14:textId="77777777" w:rsidTr="0050676A">
        <w:trPr>
          <w:trHeight w:val="270"/>
          <w:jc w:val="center"/>
        </w:trPr>
        <w:tc>
          <w:tcPr>
            <w:tcW w:w="4537" w:type="dxa"/>
            <w:tcBorders>
              <w:left w:val="single" w:sz="4" w:space="0" w:color="auto"/>
              <w:right w:val="single" w:sz="4" w:space="0" w:color="auto"/>
            </w:tcBorders>
          </w:tcPr>
          <w:p w14:paraId="416FD29E" w14:textId="77777777" w:rsidR="000E0156" w:rsidRPr="00046B70" w:rsidRDefault="000E0156" w:rsidP="00581271">
            <w:pPr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TYCHÓW                                            4km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14:paraId="79EFD1E9" w14:textId="77777777" w:rsidR="000E0156" w:rsidRPr="00046B70" w:rsidRDefault="00970BC3" w:rsidP="00CC4252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054C1AC" w14:textId="77777777" w:rsidR="000E0156" w:rsidRPr="00046B70" w:rsidRDefault="00970BC3" w:rsidP="003E06DB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</w:tcPr>
          <w:p w14:paraId="4E9697DC" w14:textId="77777777" w:rsidR="000E0156" w:rsidRPr="00046B70" w:rsidRDefault="00970BC3" w:rsidP="00CC4252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</w:tcPr>
          <w:p w14:paraId="024CAB7E" w14:textId="77777777" w:rsidR="000E0156" w:rsidRPr="00046B70" w:rsidRDefault="00970BC3" w:rsidP="00CC4252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525BB718" w14:textId="77777777" w:rsidR="000E0156" w:rsidRPr="00046B70" w:rsidRDefault="00970BC3" w:rsidP="00CC4252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735" w:type="dxa"/>
            <w:tcBorders>
              <w:left w:val="single" w:sz="4" w:space="0" w:color="auto"/>
              <w:right w:val="single" w:sz="4" w:space="0" w:color="auto"/>
            </w:tcBorders>
          </w:tcPr>
          <w:p w14:paraId="238C0803" w14:textId="77777777" w:rsidR="000E0156" w:rsidRPr="00046B70" w:rsidRDefault="00CB0648" w:rsidP="00CC4252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</w:tcPr>
          <w:p w14:paraId="4E1C21F9" w14:textId="13C4668C" w:rsidR="000E0156" w:rsidRPr="00046B70" w:rsidRDefault="00547D1F" w:rsidP="00CC42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</w:tcPr>
          <w:p w14:paraId="285020DB" w14:textId="204317AF" w:rsidR="000E0156" w:rsidRPr="00046B70" w:rsidRDefault="0029725A" w:rsidP="00CC42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14:paraId="25092B68" w14:textId="77777777" w:rsidR="000E0156" w:rsidRPr="00046B70" w:rsidRDefault="00CB0648" w:rsidP="00CC4252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</w:tcPr>
          <w:p w14:paraId="6BD2F0F2" w14:textId="1480E2DB" w:rsidR="000E0156" w:rsidRPr="00046B70" w:rsidRDefault="00547D1F" w:rsidP="00CC4252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</w:t>
            </w:r>
          </w:p>
        </w:tc>
      </w:tr>
      <w:tr w:rsidR="00A357E0" w:rsidRPr="00046B70" w14:paraId="673D7B8D" w14:textId="77777777" w:rsidTr="0050676A">
        <w:trPr>
          <w:trHeight w:val="270"/>
          <w:jc w:val="center"/>
        </w:trPr>
        <w:tc>
          <w:tcPr>
            <w:tcW w:w="4537" w:type="dxa"/>
            <w:tcBorders>
              <w:left w:val="single" w:sz="4" w:space="0" w:color="auto"/>
              <w:right w:val="single" w:sz="4" w:space="0" w:color="auto"/>
            </w:tcBorders>
          </w:tcPr>
          <w:p w14:paraId="3F0B9E29" w14:textId="77777777" w:rsidR="000E0156" w:rsidRPr="00046B70" w:rsidRDefault="000E0156" w:rsidP="00C81829">
            <w:pPr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 xml:space="preserve">WOLA  KUTOWA                            </w:t>
            </w:r>
            <w:r w:rsidR="00C81829" w:rsidRPr="00046B70">
              <w:rPr>
                <w:rFonts w:asciiTheme="minorHAnsi" w:hAnsiTheme="minorHAnsi" w:cstheme="minorHAnsi"/>
              </w:rPr>
              <w:t>8</w:t>
            </w:r>
            <w:r w:rsidRPr="00046B70">
              <w:rPr>
                <w:rFonts w:asciiTheme="minorHAnsi" w:hAnsiTheme="minorHAnsi" w:cstheme="minorHAnsi"/>
              </w:rPr>
              <w:t>,5km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14:paraId="3BBF6C27" w14:textId="51F59F76" w:rsidR="000E0156" w:rsidRPr="00046B70" w:rsidRDefault="0050676A" w:rsidP="00CC42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9A4E52B" w14:textId="76690DE9" w:rsidR="000E0156" w:rsidRPr="00046B70" w:rsidRDefault="0050676A" w:rsidP="00CC42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</w:tcPr>
          <w:p w14:paraId="05F863AA" w14:textId="5058C8A8" w:rsidR="000E0156" w:rsidRPr="00046B70" w:rsidRDefault="0050676A" w:rsidP="00CC42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</w:tcPr>
          <w:p w14:paraId="25141759" w14:textId="53EEDAD1" w:rsidR="000E0156" w:rsidRPr="00046B70" w:rsidRDefault="00547D1F" w:rsidP="00CC42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ED079B7" w14:textId="6AFC266B" w:rsidR="000E0156" w:rsidRPr="00046B70" w:rsidRDefault="00547D1F" w:rsidP="00CC42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735" w:type="dxa"/>
            <w:tcBorders>
              <w:left w:val="single" w:sz="4" w:space="0" w:color="auto"/>
              <w:right w:val="single" w:sz="4" w:space="0" w:color="auto"/>
            </w:tcBorders>
          </w:tcPr>
          <w:p w14:paraId="6EDA26C9" w14:textId="370D90A8" w:rsidR="000E0156" w:rsidRPr="00046B70" w:rsidRDefault="0029725A" w:rsidP="00CC42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</w:tcPr>
          <w:p w14:paraId="420EEDE5" w14:textId="46940051" w:rsidR="000E0156" w:rsidRPr="00046B70" w:rsidRDefault="0029725A" w:rsidP="00CC42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</w:tcPr>
          <w:p w14:paraId="51C95437" w14:textId="5859FAF3" w:rsidR="000E0156" w:rsidRPr="00046B70" w:rsidRDefault="0029725A" w:rsidP="00CC42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14:paraId="33B09CA5" w14:textId="44E38E13" w:rsidR="000E0156" w:rsidRPr="00046B70" w:rsidRDefault="0029725A" w:rsidP="00CC42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</w:tcPr>
          <w:p w14:paraId="1976378A" w14:textId="070582DD" w:rsidR="000E0156" w:rsidRPr="00046B70" w:rsidRDefault="00547D1F" w:rsidP="00CC4252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</w:t>
            </w:r>
            <w:r w:rsidR="004A6E15">
              <w:rPr>
                <w:rFonts w:asciiTheme="minorHAnsi" w:hAnsiTheme="minorHAnsi" w:cstheme="minorHAnsi"/>
                <w:b/>
              </w:rPr>
              <w:t>4</w:t>
            </w:r>
          </w:p>
        </w:tc>
      </w:tr>
      <w:tr w:rsidR="00A357E0" w:rsidRPr="00046B70" w14:paraId="07047662" w14:textId="77777777" w:rsidTr="0050676A">
        <w:trPr>
          <w:trHeight w:val="270"/>
          <w:jc w:val="center"/>
        </w:trPr>
        <w:tc>
          <w:tcPr>
            <w:tcW w:w="4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C8EF" w14:textId="77777777" w:rsidR="000E0156" w:rsidRPr="00046B70" w:rsidRDefault="000E0156" w:rsidP="00B15E5C">
            <w:pPr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ZAWODZIE                                        3km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4434" w14:textId="77777777" w:rsidR="000E0156" w:rsidRPr="00046B70" w:rsidRDefault="00A357E0" w:rsidP="00CC4252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4E64" w14:textId="77777777" w:rsidR="000E0156" w:rsidRPr="00046B70" w:rsidRDefault="00A357E0" w:rsidP="00CC4252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7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2174" w14:textId="66FF6DC8" w:rsidR="000E0156" w:rsidRPr="00046B70" w:rsidRDefault="004A6E15" w:rsidP="00CC42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31C9" w14:textId="77777777" w:rsidR="000E0156" w:rsidRPr="00046B70" w:rsidRDefault="00A357E0" w:rsidP="00CC4252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D346" w14:textId="77777777" w:rsidR="000E0156" w:rsidRPr="00046B70" w:rsidRDefault="00C86A7A" w:rsidP="00CC4252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E372" w14:textId="520EB497" w:rsidR="000E0156" w:rsidRPr="00046B70" w:rsidRDefault="0029725A" w:rsidP="00A357E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5D0A" w14:textId="518D2DB4" w:rsidR="000E0156" w:rsidRPr="00046B70" w:rsidRDefault="0029725A" w:rsidP="00CC42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5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0D32" w14:textId="19E2946C" w:rsidR="000E0156" w:rsidRPr="00046B70" w:rsidRDefault="0029725A" w:rsidP="00CC42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6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F25C" w14:textId="77777777" w:rsidR="000E0156" w:rsidRPr="00046B70" w:rsidRDefault="00970BC3" w:rsidP="00CC4252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16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79EF" w14:textId="1A6F7258" w:rsidR="000E0156" w:rsidRPr="00046B70" w:rsidRDefault="004A6E15" w:rsidP="00CC4252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6</w:t>
            </w:r>
          </w:p>
        </w:tc>
      </w:tr>
      <w:tr w:rsidR="003632A5" w:rsidRPr="00046B70" w14:paraId="3BF32739" w14:textId="77777777" w:rsidTr="0050676A">
        <w:trPr>
          <w:trHeight w:val="270"/>
          <w:jc w:val="center"/>
        </w:trPr>
        <w:tc>
          <w:tcPr>
            <w:tcW w:w="4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35B0" w14:textId="531259D1" w:rsidR="000E0156" w:rsidRPr="00046B70" w:rsidRDefault="00547D1F" w:rsidP="00B44D4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ZAMOŚĆ</w:t>
            </w:r>
            <w:r w:rsidR="001C76DE">
              <w:rPr>
                <w:rFonts w:asciiTheme="minorHAnsi" w:hAnsiTheme="minorHAnsi" w:cstheme="minorHAnsi"/>
              </w:rPr>
              <w:t xml:space="preserve">                                            5km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8D18" w14:textId="715CCF41" w:rsidR="000E0156" w:rsidRPr="00046B70" w:rsidRDefault="0029725A" w:rsidP="00CC42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C64F" w14:textId="22510FB3" w:rsidR="000E0156" w:rsidRPr="00046B70" w:rsidRDefault="00547D1F" w:rsidP="00CC42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7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9074" w14:textId="2B5ED8D8" w:rsidR="000E0156" w:rsidRPr="00046B70" w:rsidRDefault="0029725A" w:rsidP="00CC42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7E1F" w14:textId="77777777" w:rsidR="000E0156" w:rsidRPr="00046B70" w:rsidRDefault="003632A5" w:rsidP="00CC4252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25C8" w14:textId="77777777" w:rsidR="000E0156" w:rsidRPr="00046B70" w:rsidRDefault="00C86A7A" w:rsidP="00CC4252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3E2D" w14:textId="6AD9E2F9" w:rsidR="000E0156" w:rsidRPr="00046B70" w:rsidRDefault="0029725A" w:rsidP="00CC42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19FE" w14:textId="77777777" w:rsidR="000E0156" w:rsidRPr="00046B70" w:rsidRDefault="003632A5" w:rsidP="00CC4252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5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F05A" w14:textId="38077890" w:rsidR="000E0156" w:rsidRPr="00046B70" w:rsidRDefault="0029725A" w:rsidP="00CC42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6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86AF" w14:textId="488C958D" w:rsidR="000E0156" w:rsidRPr="00046B70" w:rsidRDefault="0029725A" w:rsidP="00CC42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6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C72F" w14:textId="37EA413C" w:rsidR="000E0156" w:rsidRPr="00046B70" w:rsidRDefault="00547D1F" w:rsidP="003632A5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30</w:t>
            </w:r>
          </w:p>
        </w:tc>
      </w:tr>
      <w:tr w:rsidR="00046B70" w:rsidRPr="00046B70" w14:paraId="76A5A3B9" w14:textId="77777777" w:rsidTr="00FB3A36">
        <w:trPr>
          <w:trHeight w:val="270"/>
          <w:jc w:val="center"/>
        </w:trPr>
        <w:tc>
          <w:tcPr>
            <w:tcW w:w="1098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A3484AE" w14:textId="77777777" w:rsidR="00046B70" w:rsidRPr="00046B70" w:rsidRDefault="00046B70" w:rsidP="00046B70">
            <w:pPr>
              <w:jc w:val="right"/>
              <w:rPr>
                <w:rFonts w:asciiTheme="minorHAnsi" w:hAnsiTheme="minorHAnsi" w:cstheme="minorHAnsi"/>
                <w:b/>
                <w:sz w:val="36"/>
                <w:szCs w:val="36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F248" w14:textId="656E3738" w:rsidR="00046B70" w:rsidRPr="00046B70" w:rsidRDefault="00547D1F" w:rsidP="00732147">
            <w:pPr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12</w:t>
            </w:r>
            <w:r w:rsidR="004A6E15">
              <w:rPr>
                <w:rFonts w:asciiTheme="minorHAnsi" w:hAnsiTheme="minorHAnsi" w:cstheme="minorHAnsi"/>
                <w:b/>
                <w:sz w:val="32"/>
                <w:szCs w:val="32"/>
              </w:rPr>
              <w:t>2</w:t>
            </w:r>
          </w:p>
        </w:tc>
      </w:tr>
    </w:tbl>
    <w:p w14:paraId="4B86DBCE" w14:textId="77777777" w:rsidR="000D1251" w:rsidRDefault="000D1251" w:rsidP="00913AAC">
      <w:pPr>
        <w:rPr>
          <w:rFonts w:asciiTheme="minorHAnsi" w:hAnsiTheme="minorHAnsi" w:cstheme="minorHAnsi"/>
          <w:b/>
          <w:sz w:val="40"/>
          <w:szCs w:val="40"/>
        </w:rPr>
      </w:pPr>
    </w:p>
    <w:tbl>
      <w:tblPr>
        <w:tblW w:w="127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670"/>
        <w:gridCol w:w="709"/>
        <w:gridCol w:w="850"/>
        <w:gridCol w:w="851"/>
        <w:gridCol w:w="709"/>
        <w:gridCol w:w="735"/>
        <w:gridCol w:w="682"/>
        <w:gridCol w:w="594"/>
        <w:gridCol w:w="651"/>
        <w:gridCol w:w="1765"/>
      </w:tblGrid>
      <w:tr w:rsidR="00FB3A36" w:rsidRPr="00046B70" w14:paraId="4332CDE4" w14:textId="77777777" w:rsidTr="00D30139">
        <w:trPr>
          <w:trHeight w:val="523"/>
          <w:jc w:val="center"/>
        </w:trPr>
        <w:tc>
          <w:tcPr>
            <w:tcW w:w="45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B4162" w14:textId="77777777" w:rsidR="00FB3A36" w:rsidRPr="00046B70" w:rsidRDefault="00FB3A36" w:rsidP="00046B7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46B70">
              <w:rPr>
                <w:rFonts w:asciiTheme="minorHAnsi" w:hAnsiTheme="minorHAnsi" w:cstheme="minorHAnsi"/>
                <w:b/>
              </w:rPr>
              <w:t>TRASA</w:t>
            </w:r>
          </w:p>
        </w:tc>
        <w:tc>
          <w:tcPr>
            <w:tcW w:w="8216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81462" w14:textId="77777777" w:rsidR="00FB3A36" w:rsidRPr="00046B70" w:rsidRDefault="00FB3A36" w:rsidP="00F40F4D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  <w:b/>
              </w:rPr>
              <w:t>SZKOŁA PODSTAWOWA SZYNCZYCE</w:t>
            </w:r>
          </w:p>
        </w:tc>
      </w:tr>
      <w:tr w:rsidR="00FB3A36" w:rsidRPr="00046B70" w14:paraId="09DA3B15" w14:textId="77777777" w:rsidTr="00FB3A36">
        <w:trPr>
          <w:trHeight w:val="270"/>
          <w:jc w:val="center"/>
        </w:trPr>
        <w:tc>
          <w:tcPr>
            <w:tcW w:w="4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78F3" w14:textId="77777777" w:rsidR="00FB3A36" w:rsidRPr="00FB3A36" w:rsidRDefault="00FB3A36" w:rsidP="00FB3A36">
            <w:pPr>
              <w:rPr>
                <w:rFonts w:asciiTheme="minorHAnsi" w:hAnsiTheme="minorHAnsi" w:cstheme="minorHAnsi"/>
              </w:rPr>
            </w:pPr>
            <w:r w:rsidRPr="00FB3A36">
              <w:rPr>
                <w:rFonts w:asciiTheme="minorHAnsi" w:hAnsiTheme="minorHAnsi" w:cstheme="minorHAnsi"/>
                <w:b/>
              </w:rPr>
              <w:t>Szkoła Podstawowa w Szynczycach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C2F1" w14:textId="77777777" w:rsidR="00FB3A36" w:rsidRPr="00046B70" w:rsidRDefault="00FB3A36" w:rsidP="00F40F4D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6807" w14:textId="77777777" w:rsidR="00FB3A36" w:rsidRPr="00046B70" w:rsidRDefault="00FB3A36" w:rsidP="00F40F4D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I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8B2B" w14:textId="77777777" w:rsidR="00FB3A36" w:rsidRPr="00046B70" w:rsidRDefault="00FB3A36" w:rsidP="00F40F4D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II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B40E" w14:textId="77777777" w:rsidR="00FB3A36" w:rsidRPr="00046B70" w:rsidRDefault="00FB3A36" w:rsidP="00F40F4D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III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6935" w14:textId="77777777" w:rsidR="00FB3A36" w:rsidRPr="00046B70" w:rsidRDefault="00FB3A36" w:rsidP="00F40F4D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IV</w:t>
            </w:r>
          </w:p>
        </w:tc>
        <w:tc>
          <w:tcPr>
            <w:tcW w:w="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F437" w14:textId="77777777" w:rsidR="00FB3A36" w:rsidRPr="00046B70" w:rsidRDefault="00FB3A36" w:rsidP="00F40F4D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V</w:t>
            </w: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B347" w14:textId="77777777" w:rsidR="00FB3A36" w:rsidRPr="00046B70" w:rsidRDefault="00FB3A36" w:rsidP="00F40F4D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VI</w:t>
            </w:r>
          </w:p>
        </w:tc>
        <w:tc>
          <w:tcPr>
            <w:tcW w:w="5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87B5" w14:textId="77777777" w:rsidR="00FB3A36" w:rsidRPr="00046B70" w:rsidRDefault="00FB3A36" w:rsidP="00F40F4D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VII</w:t>
            </w:r>
          </w:p>
        </w:tc>
        <w:tc>
          <w:tcPr>
            <w:tcW w:w="6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E738" w14:textId="77777777" w:rsidR="00FB3A36" w:rsidRPr="00046B70" w:rsidRDefault="00FB3A36" w:rsidP="00F40F4D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VIII</w:t>
            </w:r>
          </w:p>
        </w:tc>
        <w:tc>
          <w:tcPr>
            <w:tcW w:w="17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3F96" w14:textId="77777777" w:rsidR="00FB3A36" w:rsidRPr="00046B70" w:rsidRDefault="00FB3A36" w:rsidP="00FB3A36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Razem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46B70">
              <w:rPr>
                <w:rFonts w:asciiTheme="minorHAnsi" w:hAnsiTheme="minorHAnsi" w:cstheme="minorHAnsi"/>
              </w:rPr>
              <w:t>0-VIII</w:t>
            </w:r>
          </w:p>
        </w:tc>
      </w:tr>
      <w:tr w:rsidR="00046B70" w:rsidRPr="00046B70" w14:paraId="5A5186EF" w14:textId="77777777" w:rsidTr="00FB3A36">
        <w:trPr>
          <w:trHeight w:val="270"/>
          <w:jc w:val="center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94316" w14:textId="77777777" w:rsidR="00046B70" w:rsidRPr="00046B70" w:rsidRDefault="00046B70" w:rsidP="00F40F4D">
            <w:pPr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BUDY SZYN.PODOLIN                      7km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F6E26" w14:textId="77777777" w:rsidR="00046B70" w:rsidRPr="00046B70" w:rsidRDefault="00046B70" w:rsidP="00F40F4D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16266" w14:textId="0D7EEAC9" w:rsidR="00046B70" w:rsidRPr="00046B70" w:rsidRDefault="00582ACA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8BE8B" w14:textId="5406B002" w:rsidR="00046B70" w:rsidRPr="00046B70" w:rsidRDefault="00582ACA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C2AC05" w14:textId="77777777" w:rsidR="00046B70" w:rsidRPr="00046B70" w:rsidRDefault="00046B70" w:rsidP="00F40F4D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E0744" w14:textId="6ECE0F70" w:rsidR="00046B70" w:rsidRPr="00046B70" w:rsidRDefault="00665842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9B888" w14:textId="6977DA66" w:rsidR="00046B70" w:rsidRPr="00046B70" w:rsidRDefault="00155F31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A92AED" w14:textId="15FD11A3" w:rsidR="00046B70" w:rsidRPr="00046B70" w:rsidRDefault="00665842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080C4" w14:textId="5E040232" w:rsidR="00046B70" w:rsidRPr="00046B70" w:rsidRDefault="00665842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B8C1A9" w14:textId="6E8279E9" w:rsidR="00046B70" w:rsidRPr="00046B70" w:rsidRDefault="00665842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A3DCB" w14:textId="77777777" w:rsidR="00046B70" w:rsidRPr="00046B70" w:rsidRDefault="00046B70" w:rsidP="00F40F4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46B70">
              <w:rPr>
                <w:rFonts w:asciiTheme="minorHAnsi" w:hAnsiTheme="minorHAnsi" w:cstheme="minorHAnsi"/>
                <w:b/>
              </w:rPr>
              <w:t>12</w:t>
            </w:r>
          </w:p>
        </w:tc>
      </w:tr>
      <w:tr w:rsidR="00046B70" w:rsidRPr="00046B70" w14:paraId="07AD9B49" w14:textId="77777777" w:rsidTr="00FB3A36">
        <w:trPr>
          <w:trHeight w:val="270"/>
          <w:jc w:val="center"/>
        </w:trPr>
        <w:tc>
          <w:tcPr>
            <w:tcW w:w="4537" w:type="dxa"/>
            <w:tcBorders>
              <w:left w:val="single" w:sz="4" w:space="0" w:color="auto"/>
              <w:right w:val="single" w:sz="4" w:space="0" w:color="auto"/>
            </w:tcBorders>
          </w:tcPr>
          <w:p w14:paraId="04B27823" w14:textId="77777777" w:rsidR="00046B70" w:rsidRPr="00046B70" w:rsidRDefault="00046B70" w:rsidP="00F40F4D">
            <w:pPr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GRABINA WOLA                                9km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14:paraId="4DB78D1D" w14:textId="77777777" w:rsidR="00046B70" w:rsidRPr="00046B70" w:rsidRDefault="00046B70" w:rsidP="00F40F4D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15AD666F" w14:textId="1B818C9D" w:rsidR="00046B70" w:rsidRPr="00046B70" w:rsidRDefault="00582ACA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83F5C15" w14:textId="1AD1D4F4" w:rsidR="00046B70" w:rsidRPr="00046B70" w:rsidRDefault="00582ACA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1BC6E76" w14:textId="67F3CF01" w:rsidR="00046B70" w:rsidRPr="00046B70" w:rsidRDefault="002C38CC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4E6A717" w14:textId="77777777" w:rsidR="00046B70" w:rsidRPr="00046B70" w:rsidRDefault="00046B70" w:rsidP="00F40F4D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735" w:type="dxa"/>
            <w:tcBorders>
              <w:left w:val="single" w:sz="4" w:space="0" w:color="auto"/>
              <w:right w:val="single" w:sz="4" w:space="0" w:color="auto"/>
            </w:tcBorders>
          </w:tcPr>
          <w:p w14:paraId="7FA511DE" w14:textId="51567373" w:rsidR="00046B70" w:rsidRPr="00046B70" w:rsidRDefault="00155F31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</w:tcPr>
          <w:p w14:paraId="7AAB5CCB" w14:textId="45946F17" w:rsidR="00046B70" w:rsidRPr="00046B70" w:rsidRDefault="00665842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</w:tcPr>
          <w:p w14:paraId="1B13CE5C" w14:textId="3BCCFA47" w:rsidR="00046B70" w:rsidRPr="00046B70" w:rsidRDefault="00665842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14:paraId="61E06793" w14:textId="747F6E74" w:rsidR="00046B70" w:rsidRPr="00046B70" w:rsidRDefault="00665842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765" w:type="dxa"/>
            <w:tcBorders>
              <w:left w:val="single" w:sz="4" w:space="0" w:color="auto"/>
              <w:right w:val="single" w:sz="4" w:space="0" w:color="auto"/>
            </w:tcBorders>
          </w:tcPr>
          <w:p w14:paraId="78F26F88" w14:textId="17E13985" w:rsidR="00046B70" w:rsidRPr="00046B70" w:rsidRDefault="00665842" w:rsidP="00F40F4D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18</w:t>
            </w:r>
          </w:p>
        </w:tc>
      </w:tr>
      <w:tr w:rsidR="00046B70" w:rsidRPr="00046B70" w14:paraId="0B6BCA83" w14:textId="77777777" w:rsidTr="00FB3A36">
        <w:trPr>
          <w:trHeight w:val="270"/>
          <w:jc w:val="center"/>
        </w:trPr>
        <w:tc>
          <w:tcPr>
            <w:tcW w:w="4537" w:type="dxa"/>
            <w:tcBorders>
              <w:left w:val="single" w:sz="4" w:space="0" w:color="auto"/>
              <w:right w:val="single" w:sz="4" w:space="0" w:color="auto"/>
            </w:tcBorders>
          </w:tcPr>
          <w:p w14:paraId="2A2B0222" w14:textId="77777777" w:rsidR="00046B70" w:rsidRPr="00046B70" w:rsidRDefault="00046B70" w:rsidP="00F40F4D">
            <w:pPr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SZYNCZYCE                                       6km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14:paraId="4EFD982F" w14:textId="7A2642C8" w:rsidR="00046B70" w:rsidRPr="00046B70" w:rsidRDefault="00582ACA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1C42800" w14:textId="34DA8DFA" w:rsidR="00046B70" w:rsidRPr="00046B70" w:rsidRDefault="00582ACA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0D3F7B8B" w14:textId="74E743CD" w:rsidR="00046B70" w:rsidRPr="00046B70" w:rsidRDefault="00582ACA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57733A91" w14:textId="6FB179A9" w:rsidR="00046B70" w:rsidRPr="00046B70" w:rsidRDefault="002C38CC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A9AB9EB" w14:textId="3935F6AA" w:rsidR="00046B70" w:rsidRPr="00046B70" w:rsidRDefault="002C38CC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735" w:type="dxa"/>
            <w:tcBorders>
              <w:left w:val="single" w:sz="4" w:space="0" w:color="auto"/>
              <w:right w:val="single" w:sz="4" w:space="0" w:color="auto"/>
            </w:tcBorders>
          </w:tcPr>
          <w:p w14:paraId="1CDB6622" w14:textId="6BBFCB51" w:rsidR="00046B70" w:rsidRPr="00046B70" w:rsidRDefault="00155F31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</w:tcPr>
          <w:p w14:paraId="27E9E046" w14:textId="62E01D2E" w:rsidR="00046B70" w:rsidRPr="00046B70" w:rsidRDefault="00665842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</w:tcPr>
          <w:p w14:paraId="524DA091" w14:textId="3B1D29C9" w:rsidR="00046B70" w:rsidRPr="00046B70" w:rsidRDefault="00665842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14:paraId="0715AAEE" w14:textId="14802A7A" w:rsidR="00046B70" w:rsidRPr="00046B70" w:rsidRDefault="00665842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765" w:type="dxa"/>
            <w:tcBorders>
              <w:left w:val="single" w:sz="4" w:space="0" w:color="auto"/>
              <w:right w:val="single" w:sz="4" w:space="0" w:color="auto"/>
            </w:tcBorders>
          </w:tcPr>
          <w:p w14:paraId="654B0E2D" w14:textId="56235BBB" w:rsidR="00046B70" w:rsidRPr="00046B70" w:rsidRDefault="00665842" w:rsidP="00F40F4D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11</w:t>
            </w:r>
          </w:p>
        </w:tc>
      </w:tr>
      <w:tr w:rsidR="00046B70" w:rsidRPr="00046B70" w14:paraId="26F9BC5F" w14:textId="77777777" w:rsidTr="00FB3A36">
        <w:trPr>
          <w:trHeight w:val="270"/>
          <w:jc w:val="center"/>
        </w:trPr>
        <w:tc>
          <w:tcPr>
            <w:tcW w:w="4537" w:type="dxa"/>
            <w:tcBorders>
              <w:left w:val="single" w:sz="4" w:space="0" w:color="auto"/>
              <w:right w:val="single" w:sz="4" w:space="0" w:color="auto"/>
            </w:tcBorders>
          </w:tcPr>
          <w:p w14:paraId="4144C839" w14:textId="77777777" w:rsidR="00046B70" w:rsidRPr="00046B70" w:rsidRDefault="00046B70" w:rsidP="00F40F4D">
            <w:pPr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TYCHÓW                                           4,5km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14:paraId="06C21B3C" w14:textId="77777777" w:rsidR="00046B70" w:rsidRPr="00046B70" w:rsidRDefault="00046B70" w:rsidP="00F40F4D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5F9B8F2F" w14:textId="7DA370BB" w:rsidR="00046B70" w:rsidRPr="00046B70" w:rsidRDefault="00582ACA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DD0D55D" w14:textId="77777777" w:rsidR="00046B70" w:rsidRPr="00046B70" w:rsidRDefault="00046B70" w:rsidP="00F40F4D">
            <w:pPr>
              <w:jc w:val="center"/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F964213" w14:textId="235D5D64" w:rsidR="00046B70" w:rsidRPr="00046B70" w:rsidRDefault="002C38CC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271C551" w14:textId="3EEE158C" w:rsidR="00046B70" w:rsidRPr="00046B70" w:rsidRDefault="00155F31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735" w:type="dxa"/>
            <w:tcBorders>
              <w:left w:val="single" w:sz="4" w:space="0" w:color="auto"/>
              <w:right w:val="single" w:sz="4" w:space="0" w:color="auto"/>
            </w:tcBorders>
          </w:tcPr>
          <w:p w14:paraId="21AB9C5A" w14:textId="51959E35" w:rsidR="00046B70" w:rsidRPr="00046B70" w:rsidRDefault="00155F31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</w:tcPr>
          <w:p w14:paraId="4F9A0010" w14:textId="1D3A575C" w:rsidR="00046B70" w:rsidRPr="00046B70" w:rsidRDefault="00665842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</w:tcPr>
          <w:p w14:paraId="620137B5" w14:textId="637C0A51" w:rsidR="00046B70" w:rsidRPr="00046B70" w:rsidRDefault="00665842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14:paraId="63C3090C" w14:textId="1D851EF2" w:rsidR="00046B70" w:rsidRPr="00046B70" w:rsidRDefault="00665842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765" w:type="dxa"/>
            <w:tcBorders>
              <w:left w:val="single" w:sz="4" w:space="0" w:color="auto"/>
              <w:right w:val="single" w:sz="4" w:space="0" w:color="auto"/>
            </w:tcBorders>
          </w:tcPr>
          <w:p w14:paraId="4C3EF996" w14:textId="5A430BA1" w:rsidR="00046B70" w:rsidRPr="00046B70" w:rsidRDefault="00665842" w:rsidP="00F40F4D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28</w:t>
            </w:r>
          </w:p>
        </w:tc>
      </w:tr>
      <w:tr w:rsidR="00046B70" w:rsidRPr="00046B70" w14:paraId="2B6864C7" w14:textId="77777777" w:rsidTr="00665842">
        <w:trPr>
          <w:trHeight w:val="116"/>
          <w:jc w:val="center"/>
        </w:trPr>
        <w:tc>
          <w:tcPr>
            <w:tcW w:w="4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49EC" w14:textId="77777777" w:rsidR="00046B70" w:rsidRPr="00046B70" w:rsidRDefault="00046B70" w:rsidP="00F40F4D">
            <w:pPr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KALSKA WOLA                                  7km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D287" w14:textId="47D32C43" w:rsidR="00046B70" w:rsidRPr="00046B70" w:rsidRDefault="00582ACA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5F2E" w14:textId="6F7E476C" w:rsidR="00046B70" w:rsidRPr="00046B70" w:rsidRDefault="00582ACA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5542" w14:textId="378C0925" w:rsidR="00046B70" w:rsidRPr="00046B70" w:rsidRDefault="002C38CC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8E08" w14:textId="2595A3BA" w:rsidR="00046B70" w:rsidRPr="00046B70" w:rsidRDefault="002C38CC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A692" w14:textId="2FE14A5B" w:rsidR="00046B70" w:rsidRPr="00046B70" w:rsidRDefault="00665842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477" w14:textId="6C16871E" w:rsidR="00046B70" w:rsidRPr="00046B70" w:rsidRDefault="00155F31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7044" w14:textId="56E5A0A8" w:rsidR="00046B70" w:rsidRPr="00046B70" w:rsidRDefault="00665842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5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9BAB" w14:textId="4F257DE0" w:rsidR="00046B70" w:rsidRPr="00046B70" w:rsidRDefault="00665842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6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ED73" w14:textId="2988010B" w:rsidR="00046B70" w:rsidRPr="00046B70" w:rsidRDefault="00665842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17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380F" w14:textId="7BFA2AC4" w:rsidR="00046B70" w:rsidRPr="00046B70" w:rsidRDefault="00665842" w:rsidP="00F40F4D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17</w:t>
            </w:r>
          </w:p>
        </w:tc>
      </w:tr>
      <w:tr w:rsidR="00046B70" w:rsidRPr="00046B70" w14:paraId="5B714A1D" w14:textId="77777777" w:rsidTr="00C9797C">
        <w:trPr>
          <w:trHeight w:val="270"/>
          <w:jc w:val="center"/>
        </w:trPr>
        <w:tc>
          <w:tcPr>
            <w:tcW w:w="4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EB27" w14:textId="77777777" w:rsidR="00046B70" w:rsidRPr="00046B70" w:rsidRDefault="00046B70" w:rsidP="00F40F4D">
            <w:pPr>
              <w:rPr>
                <w:rFonts w:asciiTheme="minorHAnsi" w:hAnsiTheme="minorHAnsi" w:cstheme="minorHAnsi"/>
              </w:rPr>
            </w:pPr>
            <w:r w:rsidRPr="00046B70">
              <w:rPr>
                <w:rFonts w:asciiTheme="minorHAnsi" w:hAnsiTheme="minorHAnsi" w:cstheme="minorHAnsi"/>
              </w:rPr>
              <w:t>BISKUPIA WOLA                                6km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0E3D" w14:textId="78DF325F" w:rsidR="00046B70" w:rsidRPr="00046B70" w:rsidRDefault="00582ACA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F02E" w14:textId="3989BC53" w:rsidR="00046B70" w:rsidRPr="00046B70" w:rsidRDefault="00582ACA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137E" w14:textId="625C5DD4" w:rsidR="00046B70" w:rsidRPr="00046B70" w:rsidRDefault="002C38CC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8923" w14:textId="17861F21" w:rsidR="00046B70" w:rsidRPr="00046B70" w:rsidRDefault="002C38CC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DEAE" w14:textId="023A408F" w:rsidR="00046B70" w:rsidRPr="00046B70" w:rsidRDefault="00665842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8BC9" w14:textId="6150BB35" w:rsidR="00046B70" w:rsidRPr="00046B70" w:rsidRDefault="00155F31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57F0" w14:textId="4285DA0F" w:rsidR="00046B70" w:rsidRPr="00046B70" w:rsidRDefault="00665842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5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7BB0" w14:textId="4E223F59" w:rsidR="00046B70" w:rsidRPr="00046B70" w:rsidRDefault="00665842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6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DF2F" w14:textId="59D96F06" w:rsidR="00046B70" w:rsidRPr="00046B70" w:rsidRDefault="00665842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7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FC85" w14:textId="0A98CAED" w:rsidR="00046B70" w:rsidRPr="00046B70" w:rsidRDefault="00665842" w:rsidP="00F40F4D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26</w:t>
            </w:r>
          </w:p>
        </w:tc>
      </w:tr>
      <w:tr w:rsidR="00046B70" w:rsidRPr="00046B70" w14:paraId="2C292536" w14:textId="77777777" w:rsidTr="00C9797C">
        <w:trPr>
          <w:trHeight w:val="420"/>
          <w:jc w:val="center"/>
        </w:trPr>
        <w:tc>
          <w:tcPr>
            <w:tcW w:w="1098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4352589" w14:textId="77777777" w:rsidR="00046B70" w:rsidRPr="00C9797C" w:rsidRDefault="00046B70" w:rsidP="00C9797C">
            <w:pPr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BAEF" w14:textId="410DC109" w:rsidR="00046B70" w:rsidRPr="00046B70" w:rsidRDefault="00665842" w:rsidP="00F40F4D">
            <w:pPr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11</w:t>
            </w:r>
            <w:r w:rsidR="006B2137">
              <w:rPr>
                <w:rFonts w:asciiTheme="minorHAnsi" w:hAnsiTheme="minorHAnsi" w:cstheme="minorHAnsi"/>
                <w:b/>
                <w:sz w:val="32"/>
                <w:szCs w:val="32"/>
              </w:rPr>
              <w:t>2</w:t>
            </w:r>
          </w:p>
        </w:tc>
      </w:tr>
    </w:tbl>
    <w:p w14:paraId="41855FE9" w14:textId="77777777" w:rsidR="00C9797C" w:rsidRDefault="00C9797C" w:rsidP="00C9797C">
      <w:pPr>
        <w:rPr>
          <w:rFonts w:asciiTheme="minorHAnsi" w:hAnsiTheme="minorHAnsi" w:cstheme="minorHAnsi"/>
          <w:b/>
          <w:sz w:val="26"/>
          <w:szCs w:val="26"/>
        </w:rPr>
      </w:pPr>
    </w:p>
    <w:p w14:paraId="34BD3893" w14:textId="0C62DB2E" w:rsidR="00C9797C" w:rsidRPr="00046B70" w:rsidRDefault="00C9797C" w:rsidP="00C9797C">
      <w:pPr>
        <w:ind w:left="1134"/>
        <w:rPr>
          <w:rFonts w:asciiTheme="minorHAnsi" w:hAnsiTheme="minorHAnsi" w:cstheme="minorHAnsi"/>
          <w:b/>
          <w:sz w:val="26"/>
          <w:szCs w:val="26"/>
        </w:rPr>
      </w:pPr>
      <w:r w:rsidRPr="00046B70">
        <w:rPr>
          <w:rFonts w:asciiTheme="minorHAnsi" w:hAnsiTheme="minorHAnsi" w:cstheme="minorHAnsi"/>
          <w:b/>
          <w:sz w:val="26"/>
          <w:szCs w:val="26"/>
        </w:rPr>
        <w:t xml:space="preserve">Szkoła Podstawowa w Czarnocinie </w:t>
      </w:r>
      <w:r w:rsidR="00320708">
        <w:rPr>
          <w:rFonts w:asciiTheme="minorHAnsi" w:hAnsiTheme="minorHAnsi" w:cstheme="minorHAnsi"/>
          <w:b/>
          <w:sz w:val="26"/>
          <w:szCs w:val="26"/>
        </w:rPr>
        <w:tab/>
      </w:r>
      <w:r w:rsidR="00320708">
        <w:rPr>
          <w:rFonts w:asciiTheme="minorHAnsi" w:hAnsiTheme="minorHAnsi" w:cstheme="minorHAnsi"/>
          <w:b/>
          <w:sz w:val="26"/>
          <w:szCs w:val="26"/>
        </w:rPr>
        <w:tab/>
      </w:r>
      <w:r w:rsidRPr="00046B70">
        <w:rPr>
          <w:rFonts w:asciiTheme="minorHAnsi" w:hAnsiTheme="minorHAnsi" w:cstheme="minorHAnsi"/>
          <w:b/>
          <w:sz w:val="26"/>
          <w:szCs w:val="26"/>
        </w:rPr>
        <w:t>1</w:t>
      </w:r>
      <w:r w:rsidR="000774E4">
        <w:rPr>
          <w:rFonts w:asciiTheme="minorHAnsi" w:hAnsiTheme="minorHAnsi" w:cstheme="minorHAnsi"/>
          <w:b/>
          <w:sz w:val="26"/>
          <w:szCs w:val="26"/>
        </w:rPr>
        <w:t>22</w:t>
      </w:r>
      <w:r w:rsidRPr="00046B70">
        <w:rPr>
          <w:rFonts w:asciiTheme="minorHAnsi" w:hAnsiTheme="minorHAnsi" w:cstheme="minorHAnsi"/>
          <w:b/>
          <w:sz w:val="26"/>
          <w:szCs w:val="26"/>
        </w:rPr>
        <w:t xml:space="preserve"> uczniów</w:t>
      </w:r>
    </w:p>
    <w:p w14:paraId="5A302B74" w14:textId="7368759C" w:rsidR="00C9797C" w:rsidRDefault="00C9797C" w:rsidP="00C9797C">
      <w:pPr>
        <w:ind w:left="1134"/>
        <w:rPr>
          <w:rFonts w:asciiTheme="minorHAnsi" w:hAnsiTheme="minorHAnsi" w:cstheme="minorHAnsi"/>
          <w:b/>
          <w:sz w:val="26"/>
          <w:szCs w:val="26"/>
        </w:rPr>
      </w:pPr>
      <w:r w:rsidRPr="00046B70">
        <w:rPr>
          <w:rFonts w:asciiTheme="minorHAnsi" w:hAnsiTheme="minorHAnsi" w:cstheme="minorHAnsi"/>
          <w:b/>
          <w:sz w:val="26"/>
          <w:szCs w:val="26"/>
        </w:rPr>
        <w:t xml:space="preserve">Szkoła Podstawowa w Szynczycach </w:t>
      </w:r>
      <w:r w:rsidR="00320708">
        <w:rPr>
          <w:rFonts w:asciiTheme="minorHAnsi" w:hAnsiTheme="minorHAnsi" w:cstheme="minorHAnsi"/>
          <w:b/>
          <w:sz w:val="26"/>
          <w:szCs w:val="26"/>
        </w:rPr>
        <w:tab/>
      </w:r>
      <w:r w:rsidR="00320708">
        <w:rPr>
          <w:rFonts w:asciiTheme="minorHAnsi" w:hAnsiTheme="minorHAnsi" w:cstheme="minorHAnsi"/>
          <w:b/>
          <w:sz w:val="26"/>
          <w:szCs w:val="26"/>
        </w:rPr>
        <w:tab/>
      </w:r>
      <w:r w:rsidRPr="00046B70">
        <w:rPr>
          <w:rFonts w:asciiTheme="minorHAnsi" w:hAnsiTheme="minorHAnsi" w:cstheme="minorHAnsi"/>
          <w:b/>
          <w:sz w:val="26"/>
          <w:szCs w:val="26"/>
        </w:rPr>
        <w:t>1</w:t>
      </w:r>
      <w:r w:rsidR="000774E4">
        <w:rPr>
          <w:rFonts w:asciiTheme="minorHAnsi" w:hAnsiTheme="minorHAnsi" w:cstheme="minorHAnsi"/>
          <w:b/>
          <w:sz w:val="26"/>
          <w:szCs w:val="26"/>
        </w:rPr>
        <w:t>12</w:t>
      </w:r>
      <w:r w:rsidRPr="00046B70">
        <w:rPr>
          <w:rFonts w:asciiTheme="minorHAnsi" w:hAnsiTheme="minorHAnsi" w:cstheme="minorHAnsi"/>
          <w:b/>
          <w:sz w:val="26"/>
          <w:szCs w:val="26"/>
        </w:rPr>
        <w:t xml:space="preserve"> uczniów</w:t>
      </w:r>
    </w:p>
    <w:p w14:paraId="02FA62E5" w14:textId="2579B15B" w:rsidR="00320708" w:rsidRPr="009C413E" w:rsidRDefault="00320708" w:rsidP="00C9797C">
      <w:pPr>
        <w:ind w:left="1134"/>
        <w:rPr>
          <w:rFonts w:asciiTheme="minorHAnsi" w:hAnsiTheme="minorHAnsi" w:cstheme="minorHAnsi"/>
          <w:b/>
          <w:sz w:val="26"/>
          <w:szCs w:val="26"/>
        </w:rPr>
      </w:pPr>
      <w:r w:rsidRPr="009C413E">
        <w:rPr>
          <w:rFonts w:asciiTheme="minorHAnsi" w:hAnsiTheme="minorHAnsi" w:cstheme="minorHAnsi"/>
          <w:b/>
          <w:sz w:val="26"/>
          <w:szCs w:val="26"/>
        </w:rPr>
        <w:t>Prognozowana dodatkowa liczba uczniów   16 uczniów</w:t>
      </w:r>
    </w:p>
    <w:p w14:paraId="04FFE8FF" w14:textId="4189DE2C" w:rsidR="00046B70" w:rsidRPr="006D5578" w:rsidRDefault="00C9797C" w:rsidP="00C9797C">
      <w:pPr>
        <w:ind w:left="1134"/>
        <w:rPr>
          <w:rFonts w:asciiTheme="minorHAnsi" w:hAnsiTheme="minorHAnsi" w:cstheme="minorHAnsi"/>
          <w:b/>
          <w:sz w:val="28"/>
          <w:szCs w:val="28"/>
        </w:rPr>
      </w:pPr>
      <w:r w:rsidRPr="009C413E">
        <w:rPr>
          <w:rFonts w:asciiTheme="minorHAnsi" w:hAnsiTheme="minorHAnsi" w:cstheme="minorHAnsi"/>
          <w:b/>
          <w:sz w:val="28"/>
          <w:szCs w:val="28"/>
          <w:u w:val="single"/>
        </w:rPr>
        <w:t xml:space="preserve">RAZEM SZKOŁY PODSTAWOWE  = </w:t>
      </w:r>
      <w:r w:rsidR="00320708" w:rsidRPr="009C413E">
        <w:rPr>
          <w:rFonts w:asciiTheme="minorHAnsi" w:hAnsiTheme="minorHAnsi" w:cstheme="minorHAnsi"/>
          <w:b/>
          <w:sz w:val="28"/>
          <w:szCs w:val="28"/>
          <w:u w:val="single"/>
        </w:rPr>
        <w:t>250</w:t>
      </w:r>
      <w:bookmarkStart w:id="0" w:name="_GoBack"/>
      <w:bookmarkEnd w:id="0"/>
    </w:p>
    <w:sectPr w:rsidR="00046B70" w:rsidRPr="006D5578" w:rsidSect="003E33A7">
      <w:pgSz w:w="16838" w:h="11906" w:orient="landscape"/>
      <w:pgMar w:top="720" w:right="641" w:bottom="284" w:left="90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050"/>
    <w:rsid w:val="00014CEE"/>
    <w:rsid w:val="00017B3A"/>
    <w:rsid w:val="00046B70"/>
    <w:rsid w:val="00067891"/>
    <w:rsid w:val="000703E7"/>
    <w:rsid w:val="00071BDD"/>
    <w:rsid w:val="000766A5"/>
    <w:rsid w:val="00076700"/>
    <w:rsid w:val="00077206"/>
    <w:rsid w:val="000774E4"/>
    <w:rsid w:val="00083515"/>
    <w:rsid w:val="000C3DAA"/>
    <w:rsid w:val="000C7160"/>
    <w:rsid w:val="000C7E94"/>
    <w:rsid w:val="000D1251"/>
    <w:rsid w:val="000D71A7"/>
    <w:rsid w:val="000E0156"/>
    <w:rsid w:val="001008A5"/>
    <w:rsid w:val="00105F49"/>
    <w:rsid w:val="00114C91"/>
    <w:rsid w:val="0012212B"/>
    <w:rsid w:val="001277A3"/>
    <w:rsid w:val="001356E5"/>
    <w:rsid w:val="001401BF"/>
    <w:rsid w:val="00155F31"/>
    <w:rsid w:val="00173818"/>
    <w:rsid w:val="00193863"/>
    <w:rsid w:val="001A0A4D"/>
    <w:rsid w:val="001C5FA9"/>
    <w:rsid w:val="001C7219"/>
    <w:rsid w:val="001C76DE"/>
    <w:rsid w:val="001D0F85"/>
    <w:rsid w:val="001D1FC2"/>
    <w:rsid w:val="00210095"/>
    <w:rsid w:val="0022298C"/>
    <w:rsid w:val="00246A75"/>
    <w:rsid w:val="00264D52"/>
    <w:rsid w:val="00270820"/>
    <w:rsid w:val="00281D92"/>
    <w:rsid w:val="0029725A"/>
    <w:rsid w:val="002C38CC"/>
    <w:rsid w:val="002C43C1"/>
    <w:rsid w:val="002C617E"/>
    <w:rsid w:val="002E6E91"/>
    <w:rsid w:val="002F74C1"/>
    <w:rsid w:val="00300129"/>
    <w:rsid w:val="003018DC"/>
    <w:rsid w:val="00320708"/>
    <w:rsid w:val="00341EAA"/>
    <w:rsid w:val="0036045F"/>
    <w:rsid w:val="003632A5"/>
    <w:rsid w:val="003910FE"/>
    <w:rsid w:val="003B5E5A"/>
    <w:rsid w:val="003D3E66"/>
    <w:rsid w:val="003D6543"/>
    <w:rsid w:val="003E06DB"/>
    <w:rsid w:val="003E17BF"/>
    <w:rsid w:val="003E2327"/>
    <w:rsid w:val="003E33A7"/>
    <w:rsid w:val="003F6DAD"/>
    <w:rsid w:val="004011AD"/>
    <w:rsid w:val="00412A91"/>
    <w:rsid w:val="00413842"/>
    <w:rsid w:val="00427854"/>
    <w:rsid w:val="00462A4C"/>
    <w:rsid w:val="0047766A"/>
    <w:rsid w:val="00482C14"/>
    <w:rsid w:val="00484C56"/>
    <w:rsid w:val="004A6E15"/>
    <w:rsid w:val="004B4AD4"/>
    <w:rsid w:val="004B537E"/>
    <w:rsid w:val="004B6861"/>
    <w:rsid w:val="004D5E67"/>
    <w:rsid w:val="004E0AD4"/>
    <w:rsid w:val="004F60C7"/>
    <w:rsid w:val="0050676A"/>
    <w:rsid w:val="005152ED"/>
    <w:rsid w:val="00521529"/>
    <w:rsid w:val="0053028B"/>
    <w:rsid w:val="0053581C"/>
    <w:rsid w:val="00537997"/>
    <w:rsid w:val="00547D1F"/>
    <w:rsid w:val="0055778A"/>
    <w:rsid w:val="00563891"/>
    <w:rsid w:val="00581271"/>
    <w:rsid w:val="00582ACA"/>
    <w:rsid w:val="00585346"/>
    <w:rsid w:val="005E1050"/>
    <w:rsid w:val="005F3105"/>
    <w:rsid w:val="00620DF1"/>
    <w:rsid w:val="00622FA7"/>
    <w:rsid w:val="00626FFC"/>
    <w:rsid w:val="00657CE8"/>
    <w:rsid w:val="006644FA"/>
    <w:rsid w:val="00665842"/>
    <w:rsid w:val="0067421F"/>
    <w:rsid w:val="00683FF6"/>
    <w:rsid w:val="0068640B"/>
    <w:rsid w:val="00694A39"/>
    <w:rsid w:val="00696687"/>
    <w:rsid w:val="006974DB"/>
    <w:rsid w:val="006B1DB8"/>
    <w:rsid w:val="006B2137"/>
    <w:rsid w:val="006C0A03"/>
    <w:rsid w:val="006C7748"/>
    <w:rsid w:val="006D5578"/>
    <w:rsid w:val="006F07CE"/>
    <w:rsid w:val="00700F92"/>
    <w:rsid w:val="00711FDF"/>
    <w:rsid w:val="007170D5"/>
    <w:rsid w:val="00717CAD"/>
    <w:rsid w:val="007259C3"/>
    <w:rsid w:val="00732147"/>
    <w:rsid w:val="00746895"/>
    <w:rsid w:val="007550C6"/>
    <w:rsid w:val="007624E3"/>
    <w:rsid w:val="00784B38"/>
    <w:rsid w:val="00794BB0"/>
    <w:rsid w:val="007B1BD0"/>
    <w:rsid w:val="007B54A9"/>
    <w:rsid w:val="007B6B8C"/>
    <w:rsid w:val="007F1BE3"/>
    <w:rsid w:val="00812437"/>
    <w:rsid w:val="00817668"/>
    <w:rsid w:val="00824885"/>
    <w:rsid w:val="0086584B"/>
    <w:rsid w:val="00893318"/>
    <w:rsid w:val="008C696B"/>
    <w:rsid w:val="008E06B4"/>
    <w:rsid w:val="008E15F1"/>
    <w:rsid w:val="008F6E9C"/>
    <w:rsid w:val="008F7DD9"/>
    <w:rsid w:val="009126AA"/>
    <w:rsid w:val="00913AAC"/>
    <w:rsid w:val="00914433"/>
    <w:rsid w:val="00914965"/>
    <w:rsid w:val="00966EEE"/>
    <w:rsid w:val="00966F42"/>
    <w:rsid w:val="00970BC3"/>
    <w:rsid w:val="009872F1"/>
    <w:rsid w:val="00994DD7"/>
    <w:rsid w:val="009A628E"/>
    <w:rsid w:val="009A6CCE"/>
    <w:rsid w:val="009B04B3"/>
    <w:rsid w:val="009B4D73"/>
    <w:rsid w:val="009C413E"/>
    <w:rsid w:val="00A1284B"/>
    <w:rsid w:val="00A33913"/>
    <w:rsid w:val="00A357E0"/>
    <w:rsid w:val="00A35CF8"/>
    <w:rsid w:val="00A6733A"/>
    <w:rsid w:val="00A71D3F"/>
    <w:rsid w:val="00A807D1"/>
    <w:rsid w:val="00AA1BB0"/>
    <w:rsid w:val="00B004D7"/>
    <w:rsid w:val="00B010E7"/>
    <w:rsid w:val="00B15E5C"/>
    <w:rsid w:val="00B215DC"/>
    <w:rsid w:val="00B40665"/>
    <w:rsid w:val="00B44D45"/>
    <w:rsid w:val="00B4503A"/>
    <w:rsid w:val="00B450AD"/>
    <w:rsid w:val="00B54C81"/>
    <w:rsid w:val="00B73982"/>
    <w:rsid w:val="00B766D2"/>
    <w:rsid w:val="00B90D1B"/>
    <w:rsid w:val="00BA0586"/>
    <w:rsid w:val="00BC589C"/>
    <w:rsid w:val="00BC6368"/>
    <w:rsid w:val="00BF6486"/>
    <w:rsid w:val="00C1023A"/>
    <w:rsid w:val="00C50CC4"/>
    <w:rsid w:val="00C51B21"/>
    <w:rsid w:val="00C572BA"/>
    <w:rsid w:val="00C70468"/>
    <w:rsid w:val="00C81829"/>
    <w:rsid w:val="00C869D1"/>
    <w:rsid w:val="00C86A7A"/>
    <w:rsid w:val="00C934CC"/>
    <w:rsid w:val="00C9797C"/>
    <w:rsid w:val="00CB0648"/>
    <w:rsid w:val="00CC4252"/>
    <w:rsid w:val="00CE3FA1"/>
    <w:rsid w:val="00CE41BA"/>
    <w:rsid w:val="00CF30FB"/>
    <w:rsid w:val="00CF4616"/>
    <w:rsid w:val="00D030D7"/>
    <w:rsid w:val="00D1753C"/>
    <w:rsid w:val="00D26D6B"/>
    <w:rsid w:val="00D421D8"/>
    <w:rsid w:val="00D4710F"/>
    <w:rsid w:val="00D80F03"/>
    <w:rsid w:val="00D94B38"/>
    <w:rsid w:val="00E045D1"/>
    <w:rsid w:val="00E1623D"/>
    <w:rsid w:val="00E32E5E"/>
    <w:rsid w:val="00E53C27"/>
    <w:rsid w:val="00E62150"/>
    <w:rsid w:val="00E62DE0"/>
    <w:rsid w:val="00E720BD"/>
    <w:rsid w:val="00E77C1C"/>
    <w:rsid w:val="00E8786B"/>
    <w:rsid w:val="00E91AA1"/>
    <w:rsid w:val="00E93FDA"/>
    <w:rsid w:val="00EB2000"/>
    <w:rsid w:val="00EC2B03"/>
    <w:rsid w:val="00EC63BE"/>
    <w:rsid w:val="00ED286A"/>
    <w:rsid w:val="00EE3BD0"/>
    <w:rsid w:val="00EE5AC5"/>
    <w:rsid w:val="00EF03DA"/>
    <w:rsid w:val="00EF71EA"/>
    <w:rsid w:val="00F22B39"/>
    <w:rsid w:val="00F5740B"/>
    <w:rsid w:val="00F6038B"/>
    <w:rsid w:val="00F65030"/>
    <w:rsid w:val="00F765B2"/>
    <w:rsid w:val="00F80050"/>
    <w:rsid w:val="00F912AC"/>
    <w:rsid w:val="00F95AF5"/>
    <w:rsid w:val="00FA285B"/>
    <w:rsid w:val="00FA5D7A"/>
    <w:rsid w:val="00FA716F"/>
    <w:rsid w:val="00FB331C"/>
    <w:rsid w:val="00FB3A36"/>
    <w:rsid w:val="00FD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AE64B1"/>
  <w15:docId w15:val="{B545F307-B91F-4CD5-91F1-364665E0C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0095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F64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A285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8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50FD~1.KRA\AppData\Local\Temp\pid-4000\tabelka,%20dow&#243;z%20dzieci%20do%20szko&#322;y%202022%20-%202023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tabelka, dowóz dzieci do szkoły 2022 - 2023</Template>
  <TotalTime>173</TotalTime>
  <Pages>1</Pages>
  <Words>262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11 do SWZ</vt:lpstr>
    </vt:vector>
  </TitlesOfParts>
  <Company>666</Company>
  <LinksUpToDate>false</LinksUpToDate>
  <CharactersWithSpaces>1591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11 do SWZ</dc:title>
  <dc:creator>Kamila Rzepecka</dc:creator>
  <cp:lastModifiedBy>Monika Burda</cp:lastModifiedBy>
  <cp:revision>13</cp:revision>
  <cp:lastPrinted>2025-07-08T06:24:00Z</cp:lastPrinted>
  <dcterms:created xsi:type="dcterms:W3CDTF">2026-07-17T11:57:00Z</dcterms:created>
  <dcterms:modified xsi:type="dcterms:W3CDTF">2026-07-28T11:07:00Z</dcterms:modified>
</cp:coreProperties>
</file>